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8A8" w:rsidRDefault="005778A8" w:rsidP="00577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HORNE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778A8" w:rsidRDefault="005778A8" w:rsidP="00577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Rusper</w:t>
      </w:r>
      <w:proofErr w:type="spellEnd"/>
      <w:r>
        <w:rPr>
          <w:rFonts w:ascii="Times New Roman" w:hAnsi="Times New Roman" w:cs="Times New Roman"/>
        </w:rPr>
        <w:t>, Sussex. Husbandman.</w:t>
      </w:r>
    </w:p>
    <w:p w:rsidR="005778A8" w:rsidRDefault="005778A8" w:rsidP="005778A8">
      <w:pPr>
        <w:rPr>
          <w:rFonts w:ascii="Times New Roman" w:hAnsi="Times New Roman" w:cs="Times New Roman"/>
        </w:rPr>
      </w:pPr>
    </w:p>
    <w:p w:rsidR="005778A8" w:rsidRDefault="005778A8" w:rsidP="005778A8">
      <w:pPr>
        <w:rPr>
          <w:rFonts w:ascii="Times New Roman" w:hAnsi="Times New Roman" w:cs="Times New Roman"/>
        </w:rPr>
      </w:pPr>
    </w:p>
    <w:p w:rsidR="005778A8" w:rsidRDefault="005778A8" w:rsidP="00577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Covert(q.v.) brought a plaint of debt against him, John Erle of </w:t>
      </w:r>
    </w:p>
    <w:p w:rsidR="005778A8" w:rsidRDefault="005778A8" w:rsidP="00577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Brightling</w:t>
      </w:r>
      <w:proofErr w:type="spellEnd"/>
      <w:r>
        <w:rPr>
          <w:rFonts w:ascii="Times New Roman" w:hAnsi="Times New Roman" w:cs="Times New Roman"/>
        </w:rPr>
        <w:t xml:space="preserve">(q.v.), Richard Gate of Horsham(q.v.) and Robert Hurst of </w:t>
      </w:r>
    </w:p>
    <w:p w:rsidR="005778A8" w:rsidRDefault="005778A8" w:rsidP="00577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Ditchling(q.v.).</w:t>
      </w:r>
    </w:p>
    <w:p w:rsidR="005778A8" w:rsidRDefault="005778A8" w:rsidP="00577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5778A8" w:rsidRDefault="005778A8" w:rsidP="005778A8">
      <w:pPr>
        <w:rPr>
          <w:rFonts w:ascii="Times New Roman" w:hAnsi="Times New Roman" w:cs="Times New Roman"/>
        </w:rPr>
      </w:pPr>
    </w:p>
    <w:p w:rsidR="005778A8" w:rsidRDefault="005778A8" w:rsidP="005778A8">
      <w:pPr>
        <w:rPr>
          <w:rFonts w:ascii="Times New Roman" w:hAnsi="Times New Roman" w:cs="Times New Roman"/>
        </w:rPr>
      </w:pPr>
    </w:p>
    <w:p w:rsidR="005778A8" w:rsidRDefault="005778A8" w:rsidP="00577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August 2017</w:t>
      </w:r>
    </w:p>
    <w:p w:rsidR="006B2F86" w:rsidRPr="00E71FC3" w:rsidRDefault="005778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8A8" w:rsidRDefault="005778A8" w:rsidP="00E71FC3">
      <w:r>
        <w:separator/>
      </w:r>
    </w:p>
  </w:endnote>
  <w:endnote w:type="continuationSeparator" w:id="0">
    <w:p w:rsidR="005778A8" w:rsidRDefault="005778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8A8" w:rsidRDefault="005778A8" w:rsidP="00E71FC3">
      <w:r>
        <w:separator/>
      </w:r>
    </w:p>
  </w:footnote>
  <w:footnote w:type="continuationSeparator" w:id="0">
    <w:p w:rsidR="005778A8" w:rsidRDefault="005778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A8"/>
    <w:rsid w:val="001A7C09"/>
    <w:rsid w:val="005778A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FC6EE5-CE2B-40E3-B0A1-10744B8B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78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2017-08-12T18:55:00Z</dcterms:created>
  <dcterms:modified xsi:type="dcterms:W3CDTF">2017-08-12T18:56:00Z</dcterms:modified>
</cp:coreProperties>
</file>